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0ABBB" w14:textId="77777777" w:rsidR="0076622C" w:rsidRDefault="0076622C" w:rsidP="00766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WHITE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4E891626" w14:textId="77777777" w:rsidR="0076622C" w:rsidRDefault="0076622C" w:rsidP="00766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Esquire.</w:t>
      </w:r>
    </w:p>
    <w:p w14:paraId="7C239B40" w14:textId="77777777" w:rsidR="0076622C" w:rsidRDefault="0076622C" w:rsidP="0076622C">
      <w:pPr>
        <w:pStyle w:val="NoSpacing"/>
        <w:rPr>
          <w:rFonts w:cs="Times New Roman"/>
          <w:szCs w:val="24"/>
        </w:rPr>
      </w:pPr>
    </w:p>
    <w:p w14:paraId="7D07D238" w14:textId="77777777" w:rsidR="0076622C" w:rsidRDefault="0076622C" w:rsidP="0076622C">
      <w:pPr>
        <w:pStyle w:val="NoSpacing"/>
        <w:rPr>
          <w:rFonts w:cs="Times New Roman"/>
          <w:szCs w:val="24"/>
        </w:rPr>
      </w:pPr>
    </w:p>
    <w:p w14:paraId="3018A4CF" w14:textId="77777777" w:rsidR="0076622C" w:rsidRDefault="0076622C" w:rsidP="00766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Jul.</w:t>
      </w:r>
      <w:r>
        <w:rPr>
          <w:rFonts w:cs="Times New Roman"/>
          <w:szCs w:val="24"/>
        </w:rPr>
        <w:tab/>
        <w:t>1438</w:t>
      </w:r>
      <w:r>
        <w:rPr>
          <w:rFonts w:cs="Times New Roman"/>
          <w:szCs w:val="24"/>
        </w:rPr>
        <w:tab/>
        <w:t xml:space="preserve">Gift of his goods and chattels to John </w:t>
      </w:r>
      <w:proofErr w:type="spellStart"/>
      <w:r>
        <w:rPr>
          <w:rFonts w:cs="Times New Roman"/>
          <w:szCs w:val="24"/>
        </w:rPr>
        <w:t>Gedeneye</w:t>
      </w:r>
      <w:proofErr w:type="spellEnd"/>
      <w:r>
        <w:rPr>
          <w:rFonts w:cs="Times New Roman"/>
          <w:szCs w:val="24"/>
        </w:rPr>
        <w:t xml:space="preserve"> of London, draper(q.v.),</w:t>
      </w:r>
    </w:p>
    <w:p w14:paraId="3C77536B" w14:textId="77777777" w:rsidR="0076622C" w:rsidRDefault="0076622C" w:rsidP="00766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Combes of London, merchant(q.v.), William </w:t>
      </w:r>
      <w:proofErr w:type="spellStart"/>
      <w:r>
        <w:rPr>
          <w:rFonts w:cs="Times New Roman"/>
          <w:szCs w:val="24"/>
        </w:rPr>
        <w:t>Beaufitz</w:t>
      </w:r>
      <w:proofErr w:type="spellEnd"/>
      <w:r>
        <w:rPr>
          <w:rFonts w:cs="Times New Roman"/>
          <w:szCs w:val="24"/>
        </w:rPr>
        <w:t xml:space="preserve"> of London,</w:t>
      </w:r>
    </w:p>
    <w:p w14:paraId="48C80EE1" w14:textId="77777777" w:rsidR="0076622C" w:rsidRDefault="0076622C" w:rsidP="00766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 xml:space="preserve">(q.v.), and Richard Malt,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(q.v.).</w:t>
      </w:r>
    </w:p>
    <w:p w14:paraId="3DEFB3DE" w14:textId="77777777" w:rsidR="0076622C" w:rsidRDefault="0076622C" w:rsidP="0076622C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160)</w:t>
      </w:r>
    </w:p>
    <w:p w14:paraId="2FD4153B" w14:textId="77777777" w:rsidR="0076622C" w:rsidRDefault="0076622C" w:rsidP="0076622C">
      <w:pPr>
        <w:pStyle w:val="NoSpacing"/>
        <w:rPr>
          <w:rFonts w:cs="Times New Roman"/>
          <w:szCs w:val="24"/>
        </w:rPr>
      </w:pPr>
    </w:p>
    <w:p w14:paraId="763F3A25" w14:textId="77777777" w:rsidR="0076622C" w:rsidRDefault="0076622C" w:rsidP="0076622C">
      <w:pPr>
        <w:pStyle w:val="NoSpacing"/>
        <w:rPr>
          <w:rFonts w:cs="Times New Roman"/>
          <w:szCs w:val="24"/>
        </w:rPr>
      </w:pPr>
    </w:p>
    <w:p w14:paraId="72A682BE" w14:textId="77777777" w:rsidR="0076622C" w:rsidRDefault="0076622C" w:rsidP="00766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2023</w:t>
      </w:r>
    </w:p>
    <w:p w14:paraId="6DAA24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DCF1" w14:textId="77777777" w:rsidR="0076622C" w:rsidRDefault="0076622C" w:rsidP="009139A6">
      <w:r>
        <w:separator/>
      </w:r>
    </w:p>
  </w:endnote>
  <w:endnote w:type="continuationSeparator" w:id="0">
    <w:p w14:paraId="5FB6AFAD" w14:textId="77777777" w:rsidR="0076622C" w:rsidRDefault="007662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68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EAD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803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46760" w14:textId="77777777" w:rsidR="0076622C" w:rsidRDefault="0076622C" w:rsidP="009139A6">
      <w:r>
        <w:separator/>
      </w:r>
    </w:p>
  </w:footnote>
  <w:footnote w:type="continuationSeparator" w:id="0">
    <w:p w14:paraId="38C0D036" w14:textId="77777777" w:rsidR="0076622C" w:rsidRDefault="007662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769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69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E4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2C"/>
    <w:rsid w:val="000666E0"/>
    <w:rsid w:val="002510B7"/>
    <w:rsid w:val="005C130B"/>
    <w:rsid w:val="0076622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3489D"/>
  <w15:chartTrackingRefBased/>
  <w15:docId w15:val="{543A2539-E45B-4F73-A439-9CF8789BA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2023-05-10T20:56:00Z</dcterms:created>
  <dcterms:modified xsi:type="dcterms:W3CDTF">2023-05-10T20:56:00Z</dcterms:modified>
</cp:coreProperties>
</file>